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328B8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PHILIP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6D9E131A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>, Lincolnshire.</w:t>
      </w:r>
    </w:p>
    <w:p w14:paraId="644FBABD" w14:textId="77777777" w:rsidR="007F634F" w:rsidRDefault="007F634F" w:rsidP="007F634F">
      <w:pPr>
        <w:pStyle w:val="NoSpacing"/>
        <w:rPr>
          <w:rFonts w:cs="Times New Roman"/>
          <w:szCs w:val="24"/>
        </w:rPr>
      </w:pPr>
    </w:p>
    <w:p w14:paraId="61BBCCE2" w14:textId="77777777" w:rsidR="007F634F" w:rsidRDefault="007F634F" w:rsidP="007F634F">
      <w:pPr>
        <w:pStyle w:val="NoSpacing"/>
        <w:rPr>
          <w:rFonts w:cs="Times New Roman"/>
          <w:szCs w:val="24"/>
        </w:rPr>
      </w:pPr>
    </w:p>
    <w:p w14:paraId="7CAFED57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and Richard </w:t>
      </w:r>
      <w:proofErr w:type="spellStart"/>
      <w:r>
        <w:rPr>
          <w:rFonts w:cs="Times New Roman"/>
          <w:szCs w:val="24"/>
        </w:rPr>
        <w:t>Ibry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Grainsby</w:t>
      </w:r>
      <w:proofErr w:type="spellEnd"/>
      <w:r>
        <w:rPr>
          <w:rFonts w:cs="Times New Roman"/>
          <w:szCs w:val="24"/>
        </w:rPr>
        <w:t xml:space="preserve">(q.v.) made a plaint of debt against </w:t>
      </w:r>
      <w:proofErr w:type="gramStart"/>
      <w:r>
        <w:rPr>
          <w:rFonts w:cs="Times New Roman"/>
          <w:szCs w:val="24"/>
        </w:rPr>
        <w:t>William</w:t>
      </w:r>
      <w:proofErr w:type="gramEnd"/>
      <w:r>
        <w:rPr>
          <w:rFonts w:cs="Times New Roman"/>
          <w:szCs w:val="24"/>
        </w:rPr>
        <w:t xml:space="preserve"> </w:t>
      </w:r>
    </w:p>
    <w:p w14:paraId="04310A63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(q.v.).</w:t>
      </w:r>
    </w:p>
    <w:p w14:paraId="68681B1B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7CE4BBEA" w14:textId="77777777" w:rsidR="007F634F" w:rsidRDefault="007F634F" w:rsidP="007F634F">
      <w:pPr>
        <w:pStyle w:val="NoSpacing"/>
        <w:rPr>
          <w:rFonts w:cs="Times New Roman"/>
          <w:szCs w:val="24"/>
        </w:rPr>
      </w:pPr>
    </w:p>
    <w:p w14:paraId="6E09E96E" w14:textId="77777777" w:rsidR="007F634F" w:rsidRDefault="007F634F" w:rsidP="007F634F">
      <w:pPr>
        <w:pStyle w:val="NoSpacing"/>
        <w:rPr>
          <w:rFonts w:cs="Times New Roman"/>
          <w:szCs w:val="24"/>
        </w:rPr>
      </w:pPr>
    </w:p>
    <w:p w14:paraId="0D4D10AF" w14:textId="77777777" w:rsidR="007F634F" w:rsidRDefault="007F634F" w:rsidP="007F634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June 2023</w:t>
      </w:r>
    </w:p>
    <w:p w14:paraId="32FD5D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5268" w14:textId="77777777" w:rsidR="007F634F" w:rsidRDefault="007F634F" w:rsidP="009139A6">
      <w:r>
        <w:separator/>
      </w:r>
    </w:p>
  </w:endnote>
  <w:endnote w:type="continuationSeparator" w:id="0">
    <w:p w14:paraId="6DFF6C05" w14:textId="77777777" w:rsidR="007F634F" w:rsidRDefault="007F63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BAC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419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6A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1CBEA" w14:textId="77777777" w:rsidR="007F634F" w:rsidRDefault="007F634F" w:rsidP="009139A6">
      <w:r>
        <w:separator/>
      </w:r>
    </w:p>
  </w:footnote>
  <w:footnote w:type="continuationSeparator" w:id="0">
    <w:p w14:paraId="46763D0E" w14:textId="77777777" w:rsidR="007F634F" w:rsidRDefault="007F63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F8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0CF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24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34F"/>
    <w:rsid w:val="000666E0"/>
    <w:rsid w:val="002510B7"/>
    <w:rsid w:val="005C130B"/>
    <w:rsid w:val="007F634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02657"/>
  <w15:chartTrackingRefBased/>
  <w15:docId w15:val="{4E08F3AD-A0F4-4B8F-A1F2-18FA57D74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63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2023-07-03T14:24:00Z</dcterms:created>
  <dcterms:modified xsi:type="dcterms:W3CDTF">2023-07-03T14:24:00Z</dcterms:modified>
</cp:coreProperties>
</file>